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C1DB9F" w14:textId="0F82B41F" w:rsidR="00BA00AB" w:rsidRDefault="00C73BA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Alice CRAVEN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d.1405-6)</w:t>
      </w:r>
    </w:p>
    <w:p w14:paraId="2444CC1A" w14:textId="1FC9F2BB" w:rsidR="00C73BA4" w:rsidRDefault="00C73BA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York.</w:t>
      </w:r>
    </w:p>
    <w:p w14:paraId="2171BB77" w14:textId="23317B4E" w:rsidR="00C73BA4" w:rsidRDefault="00C73BA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C542638" w14:textId="034B05BE" w:rsidR="00C73BA4" w:rsidRDefault="00C73BA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02803DE" w14:textId="257D18B2" w:rsidR="00C73BA4" w:rsidRDefault="00C73BA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Feb.1406</w:t>
      </w:r>
      <w:r>
        <w:rPr>
          <w:rFonts w:ascii="Times New Roman" w:hAnsi="Times New Roman" w:cs="Times New Roman"/>
          <w:sz w:val="24"/>
          <w:szCs w:val="24"/>
        </w:rPr>
        <w:tab/>
        <w:t>Probate of her Will.</w:t>
      </w:r>
    </w:p>
    <w:p w14:paraId="4B29240E" w14:textId="3F6E1416" w:rsidR="00C73BA4" w:rsidRDefault="00C73BA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(York Medieval Probate Index, 1267-1500)</w:t>
      </w:r>
    </w:p>
    <w:p w14:paraId="7D055719" w14:textId="50EB4DD8" w:rsidR="00C73BA4" w:rsidRDefault="00C73BA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E1649BB" w14:textId="68178B35" w:rsidR="00C73BA4" w:rsidRDefault="00C73BA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A446F41" w14:textId="226FCC04" w:rsidR="00C73BA4" w:rsidRPr="00C73BA4" w:rsidRDefault="00C73BA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March 2021</w:t>
      </w:r>
    </w:p>
    <w:sectPr w:rsidR="00C73BA4" w:rsidRPr="00C73BA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129293" w14:textId="77777777" w:rsidR="00C73BA4" w:rsidRDefault="00C73BA4" w:rsidP="009139A6">
      <w:r>
        <w:separator/>
      </w:r>
    </w:p>
  </w:endnote>
  <w:endnote w:type="continuationSeparator" w:id="0">
    <w:p w14:paraId="4AF97606" w14:textId="77777777" w:rsidR="00C73BA4" w:rsidRDefault="00C73BA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FA06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98F50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68B41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134598" w14:textId="77777777" w:rsidR="00C73BA4" w:rsidRDefault="00C73BA4" w:rsidP="009139A6">
      <w:r>
        <w:separator/>
      </w:r>
    </w:p>
  </w:footnote>
  <w:footnote w:type="continuationSeparator" w:id="0">
    <w:p w14:paraId="259476AB" w14:textId="77777777" w:rsidR="00C73BA4" w:rsidRDefault="00C73BA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C1CBE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9EB9A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C0AC0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3BA4"/>
    <w:rsid w:val="000666E0"/>
    <w:rsid w:val="002510B7"/>
    <w:rsid w:val="005C130B"/>
    <w:rsid w:val="00826F5C"/>
    <w:rsid w:val="009139A6"/>
    <w:rsid w:val="009448BB"/>
    <w:rsid w:val="00A3176C"/>
    <w:rsid w:val="00BA00AB"/>
    <w:rsid w:val="00C73BA4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7CDC56"/>
  <w15:chartTrackingRefBased/>
  <w15:docId w15:val="{F1ECAE84-65FB-4F75-AD0E-37AB4975A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7</TotalTime>
  <Pages>1</Pages>
  <Words>19</Words>
  <Characters>114</Characters>
  <Application>Microsoft Office Word</Application>
  <DocSecurity>0</DocSecurity>
  <Lines>1</Lines>
  <Paragraphs>1</Paragraphs>
  <ScaleCrop>false</ScaleCrop>
  <Company/>
  <LinksUpToDate>false</LinksUpToDate>
  <CharactersWithSpaces>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2021-03-31T12:56:00Z</dcterms:created>
  <dcterms:modified xsi:type="dcterms:W3CDTF">2021-03-31T13:03:00Z</dcterms:modified>
</cp:coreProperties>
</file>